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B761A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ap RYS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49FEAB5F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4A0132E1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B09B3A3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E3D3C26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7E393FAA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54C4FFF" w14:textId="77777777" w:rsidR="00FB4071" w:rsidRDefault="00FB4071" w:rsidP="00FB4071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0BA5D191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36558C0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20ABCFB" w14:textId="77777777" w:rsidR="00FB4071" w:rsidRDefault="00FB4071" w:rsidP="00FB407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October 2022</w:t>
      </w:r>
    </w:p>
    <w:p w14:paraId="4E68A6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13984" w14:textId="77777777" w:rsidR="00FB4071" w:rsidRDefault="00FB4071" w:rsidP="009139A6">
      <w:r>
        <w:separator/>
      </w:r>
    </w:p>
  </w:endnote>
  <w:endnote w:type="continuationSeparator" w:id="0">
    <w:p w14:paraId="7E080234" w14:textId="77777777" w:rsidR="00FB4071" w:rsidRDefault="00FB40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0D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9BF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097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E7E2" w14:textId="77777777" w:rsidR="00FB4071" w:rsidRDefault="00FB4071" w:rsidP="009139A6">
      <w:r>
        <w:separator/>
      </w:r>
    </w:p>
  </w:footnote>
  <w:footnote w:type="continuationSeparator" w:id="0">
    <w:p w14:paraId="2595D7A7" w14:textId="77777777" w:rsidR="00FB4071" w:rsidRDefault="00FB40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8E9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695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605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7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F2507"/>
  <w15:chartTrackingRefBased/>
  <w15:docId w15:val="{DAEC6544-E345-4F2E-BD1D-275774F18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07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2022-11-30T20:43:00Z</dcterms:created>
  <dcterms:modified xsi:type="dcterms:W3CDTF">2022-11-30T20:43:00Z</dcterms:modified>
</cp:coreProperties>
</file>